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Bedford</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Bedford</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Bedford</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Bedford</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Bedford</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Bedford are estimated to have a score of 1-2 on the PGSI (low-risk gambling), whilst </w:t>
      </w:r>
      <w:r w:rsidRPr="00773DF7">
        <w:rPr>
          <w:rFonts w:ascii="Libre Franklin Light" w:hAnsi="Libre Franklin Light" w:cs="Calibri Light"/>
          <w:b/>
          <w:bCs/>
          <w:color w:val="C45911" w:themeColor="accent2" w:themeShade="BF"/>
        </w:rPr>
        <w:t xml:space="preserve">4.9%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4.1%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67.4% </w:t>
      </w:r>
      <w:r w:rsidRPr="004747BF">
        <w:rPr>
          <w:rFonts w:ascii="Libre Franklin Light" w:eastAsia="Times New Roman" w:hAnsi="Libre Franklin Light" w:cs="Calibri Light"/>
        </w:rPr>
        <w:t xml:space="preserve">of those respondents classified as PGSI 8+ in Bedford</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Bedford is estimated to be </w:t>
      </w:r>
      <w:r w:rsidRPr="00773DF7">
        <w:rPr>
          <w:rFonts w:ascii="Libre Franklin Light" w:eastAsia="Times New Roman" w:hAnsi="Libre Franklin Light" w:cs="Calibri Light"/>
          <w:b/>
          <w:bCs/>
          <w:color w:val="C45911" w:themeColor="accent2" w:themeShade="BF"/>
        </w:rPr>
        <w:t xml:space="preserve">£2,675,120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Bedford</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16.9%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Bedford</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4.9%</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Bedford</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4.1%</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edford.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Bedford</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edford.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Bedford</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7.9%</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Bedford</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67.4%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edford.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Bedford</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5.3%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22.2%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Bedford</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Bedford</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Bedford</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Bedford</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Bedford</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£2,675,120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Bedford</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£43,573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£901,121</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£64,553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£18,156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£33,285</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£1,614,432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£2,675,120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Bedford</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Bedford</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22.1%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21.4%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Bedford</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Bedford</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Bedford</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22.1%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Bedford</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21.4%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Bedford</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Bedford</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Bedford</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Bedford</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DEE4CF09-A06B-4EC7-AA34-BB0800AB4E69}"/>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